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Wandverkleidung Sichtbetonplatten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2026-06-03_SD (2)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Wandverkleidungen Sichtbeton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